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147FC1EF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AE12C6">
        <w:rPr>
          <w:b/>
          <w:i/>
          <w:noProof/>
          <w:sz w:val="28"/>
        </w:rPr>
        <w:t>22113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CEC21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Huawei</w:t>
      </w:r>
    </w:p>
    <w:p w14:paraId="7C9F0994" w14:textId="196EEF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02C7">
        <w:rPr>
          <w:rFonts w:ascii="Arial" w:hAnsi="Arial" w:cs="Arial"/>
          <w:b/>
        </w:rPr>
        <w:t>TR 28.8</w:t>
      </w:r>
      <w:r w:rsidR="006C5F3B">
        <w:rPr>
          <w:rFonts w:ascii="Arial" w:hAnsi="Arial" w:cs="Arial"/>
          <w:b/>
        </w:rPr>
        <w:t>65</w:t>
      </w:r>
      <w:r w:rsidR="00A002C7">
        <w:rPr>
          <w:rFonts w:ascii="Arial" w:hAnsi="Arial" w:cs="Arial"/>
          <w:b/>
        </w:rPr>
        <w:t xml:space="preserve"> </w:t>
      </w:r>
      <w:r w:rsidR="00AE12C6">
        <w:rPr>
          <w:rFonts w:ascii="Arial" w:hAnsi="Arial" w:cs="Arial"/>
          <w:b/>
        </w:rPr>
        <w:t>Skeleton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F48B92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60DF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DC60DF">
        <w:rPr>
          <w:rFonts w:ascii="Arial" w:hAnsi="Arial"/>
          <w:b/>
        </w:rPr>
        <w:t>5.</w:t>
      </w:r>
      <w:r w:rsidR="007B3CCD">
        <w:rPr>
          <w:rFonts w:ascii="Arial" w:hAnsi="Arial"/>
          <w:b/>
        </w:rPr>
        <w:t>21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28A18069" w14:textId="1C0B7B87" w:rsidR="00A002C7" w:rsidRDefault="00A002C7" w:rsidP="00A00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>
        <w:rPr>
          <w:rFonts w:hint="eastAsia"/>
          <w:b/>
          <w:i/>
          <w:lang w:eastAsia="zh-CN"/>
        </w:rPr>
        <w:t>a</w:t>
      </w:r>
      <w:r>
        <w:rPr>
          <w:b/>
          <w:i/>
        </w:rPr>
        <w:t>pprove</w:t>
      </w:r>
      <w:r w:rsidRPr="00F4078D">
        <w:rPr>
          <w:b/>
          <w:i/>
        </w:rPr>
        <w:t xml:space="preserve"> the </w:t>
      </w:r>
      <w:r>
        <w:rPr>
          <w:b/>
          <w:i/>
        </w:rPr>
        <w:t>skeleton for TR 28.8xx</w:t>
      </w:r>
    </w:p>
    <w:p w14:paraId="56C81469" w14:textId="77777777" w:rsidR="00A002C7" w:rsidRDefault="00A002C7" w:rsidP="00A002C7">
      <w:pPr>
        <w:pStyle w:val="1"/>
      </w:pPr>
      <w:r>
        <w:t>2</w:t>
      </w:r>
      <w:r>
        <w:tab/>
        <w:t>References</w:t>
      </w:r>
    </w:p>
    <w:p w14:paraId="54C3D8EF" w14:textId="0B2F90FC" w:rsidR="00A002C7" w:rsidRDefault="00A002C7" w:rsidP="00A002C7">
      <w:pPr>
        <w:pStyle w:val="Reference"/>
      </w:pPr>
      <w:r w:rsidRPr="00E465B1">
        <w:t>[1]</w:t>
      </w:r>
      <w:r w:rsidRPr="00E465B1">
        <w:tab/>
      </w:r>
      <w:hyperlink r:id="rId7" w:history="1">
        <w:r w:rsidR="005532D8" w:rsidRPr="002766AF">
          <w:t>SP-211442</w:t>
        </w:r>
      </w:hyperlink>
      <w:r w:rsidR="005532D8">
        <w:t>:</w:t>
      </w:r>
      <w:r w:rsidR="005532D8" w:rsidRPr="00E465B1">
        <w:t xml:space="preserve"> </w:t>
      </w:r>
      <w:r w:rsidR="005532D8">
        <w:t>"</w:t>
      </w:r>
      <w:r w:rsidR="005532D8" w:rsidRPr="002766AF">
        <w:t xml:space="preserve">New SID on deterministic </w:t>
      </w:r>
      <w:r w:rsidR="005532D8">
        <w:t>communication service assurance"</w:t>
      </w:r>
    </w:p>
    <w:p w14:paraId="78662C07" w14:textId="77777777" w:rsidR="00A002C7" w:rsidRPr="00F15C44" w:rsidRDefault="00A002C7" w:rsidP="00A002C7">
      <w:pPr>
        <w:pStyle w:val="Reference"/>
      </w:pPr>
    </w:p>
    <w:p w14:paraId="02B3F545" w14:textId="77777777" w:rsidR="00A002C7" w:rsidRDefault="00A002C7" w:rsidP="00A002C7">
      <w:pPr>
        <w:pStyle w:val="1"/>
      </w:pPr>
      <w:r>
        <w:t>3</w:t>
      </w:r>
      <w:r>
        <w:tab/>
        <w:t>Rationale</w:t>
      </w:r>
    </w:p>
    <w:p w14:paraId="4CD4FAC2" w14:textId="00CC9034" w:rsidR="00A002C7" w:rsidRDefault="00A002C7" w:rsidP="00A002C7">
      <w:pPr>
        <w:rPr>
          <w:lang w:eastAsia="zh-CN"/>
        </w:rPr>
      </w:pPr>
      <w:r>
        <w:rPr>
          <w:lang w:eastAsia="zh-CN"/>
        </w:rPr>
        <w:t xml:space="preserve">Produce </w:t>
      </w:r>
      <w:r w:rsidR="00AE12C6">
        <w:rPr>
          <w:lang w:eastAsia="zh-CN"/>
        </w:rPr>
        <w:t xml:space="preserve">Skeleton of </w:t>
      </w:r>
      <w:r>
        <w:rPr>
          <w:lang w:eastAsia="zh-CN"/>
        </w:rPr>
        <w:t>TR 28.8</w:t>
      </w:r>
      <w:r w:rsidR="0025732F">
        <w:rPr>
          <w:lang w:eastAsia="zh-CN"/>
        </w:rPr>
        <w:t>65.</w:t>
      </w:r>
      <w:r>
        <w:rPr>
          <w:lang w:eastAsia="zh-CN"/>
        </w:rPr>
        <w:t xml:space="preserve"> </w:t>
      </w:r>
    </w:p>
    <w:p w14:paraId="29494BF4" w14:textId="77777777" w:rsidR="00A002C7" w:rsidRPr="00404175" w:rsidRDefault="00A002C7" w:rsidP="00A002C7">
      <w:pPr>
        <w:pStyle w:val="Reference"/>
      </w:pPr>
    </w:p>
    <w:p w14:paraId="7BF3A32F" w14:textId="77777777" w:rsidR="00A002C7" w:rsidRDefault="00A002C7" w:rsidP="00A002C7">
      <w:pPr>
        <w:pStyle w:val="1"/>
      </w:pPr>
      <w:r>
        <w:t>4</w:t>
      </w:r>
      <w:r>
        <w:tab/>
        <w:t>Detailed proposal</w:t>
      </w:r>
    </w:p>
    <w:p w14:paraId="4CC83038" w14:textId="3321DF3B" w:rsidR="00A002C7" w:rsidRDefault="00A002C7" w:rsidP="00A002C7">
      <w:pPr>
        <w:rPr>
          <w:lang w:eastAsia="zh-CN"/>
        </w:rPr>
      </w:pPr>
      <w:r>
        <w:rPr>
          <w:lang w:eastAsia="zh-CN"/>
        </w:rPr>
        <w:t>It is proposed to discuss and approve the suggested TR</w:t>
      </w:r>
      <w:bookmarkStart w:id="0" w:name="_GoBack"/>
      <w:bookmarkEnd w:id="0"/>
      <w:r>
        <w:rPr>
          <w:lang w:eastAsia="zh-CN"/>
        </w:rPr>
        <w:t xml:space="preserve"> 28.8</w:t>
      </w:r>
      <w:r w:rsidR="0025732F">
        <w:rPr>
          <w:lang w:eastAsia="zh-CN"/>
        </w:rPr>
        <w:t>65</w:t>
      </w:r>
      <w:r>
        <w:rPr>
          <w:lang w:eastAsia="zh-CN"/>
        </w:rPr>
        <w:t xml:space="preserve"> </w:t>
      </w:r>
      <w:r w:rsidR="00AE12C6">
        <w:rPr>
          <w:lang w:eastAsia="zh-CN"/>
        </w:rPr>
        <w:t xml:space="preserve">skeleton </w:t>
      </w:r>
      <w:r>
        <w:rPr>
          <w:lang w:eastAsia="zh-CN"/>
        </w:rPr>
        <w:t xml:space="preserve">for </w:t>
      </w:r>
      <w:r w:rsidR="00F15C44">
        <w:rPr>
          <w:lang w:eastAsia="zh-CN"/>
        </w:rPr>
        <w:t>FS_DCSA</w:t>
      </w:r>
      <w:r>
        <w:rPr>
          <w:lang w:eastAsia="zh-CN"/>
        </w:rPr>
        <w:t>.</w:t>
      </w:r>
    </w:p>
    <w:sectPr w:rsidR="00A002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D15DE" w14:textId="77777777" w:rsidR="007E1C5C" w:rsidRDefault="007E1C5C">
      <w:r>
        <w:separator/>
      </w:r>
    </w:p>
  </w:endnote>
  <w:endnote w:type="continuationSeparator" w:id="0">
    <w:p w14:paraId="7B0E8864" w14:textId="77777777" w:rsidR="007E1C5C" w:rsidRDefault="007E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131F0" w14:textId="77777777" w:rsidR="007E1C5C" w:rsidRDefault="007E1C5C">
      <w:r>
        <w:separator/>
      </w:r>
    </w:p>
  </w:footnote>
  <w:footnote w:type="continuationSeparator" w:id="0">
    <w:p w14:paraId="384290E4" w14:textId="77777777" w:rsidR="007E1C5C" w:rsidRDefault="007E1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44C9A"/>
    <w:rsid w:val="00247216"/>
    <w:rsid w:val="0025732F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32D8"/>
    <w:rsid w:val="005729C4"/>
    <w:rsid w:val="0059227B"/>
    <w:rsid w:val="005B0966"/>
    <w:rsid w:val="005B795D"/>
    <w:rsid w:val="005D365C"/>
    <w:rsid w:val="005E209F"/>
    <w:rsid w:val="00607B24"/>
    <w:rsid w:val="00613820"/>
    <w:rsid w:val="00647846"/>
    <w:rsid w:val="00652248"/>
    <w:rsid w:val="00655827"/>
    <w:rsid w:val="00657B80"/>
    <w:rsid w:val="00675B3C"/>
    <w:rsid w:val="0069495C"/>
    <w:rsid w:val="006C5F3B"/>
    <w:rsid w:val="006D340A"/>
    <w:rsid w:val="00703641"/>
    <w:rsid w:val="00715A1D"/>
    <w:rsid w:val="00760BB0"/>
    <w:rsid w:val="0076157A"/>
    <w:rsid w:val="00784593"/>
    <w:rsid w:val="007861CE"/>
    <w:rsid w:val="00786E8C"/>
    <w:rsid w:val="007A00EF"/>
    <w:rsid w:val="007A1960"/>
    <w:rsid w:val="007B19EA"/>
    <w:rsid w:val="007B3CCD"/>
    <w:rsid w:val="007C0A2D"/>
    <w:rsid w:val="007C27B0"/>
    <w:rsid w:val="007E1C5C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9C568E"/>
    <w:rsid w:val="00A002C7"/>
    <w:rsid w:val="00A37D7F"/>
    <w:rsid w:val="00A46410"/>
    <w:rsid w:val="00A57688"/>
    <w:rsid w:val="00A84A94"/>
    <w:rsid w:val="00AD1DAA"/>
    <w:rsid w:val="00AE12C6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D74BC"/>
    <w:rsid w:val="00C022E3"/>
    <w:rsid w:val="00C22D17"/>
    <w:rsid w:val="00C4712D"/>
    <w:rsid w:val="00C555C9"/>
    <w:rsid w:val="00C70F7B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1C37"/>
    <w:rsid w:val="00D62265"/>
    <w:rsid w:val="00D76AC4"/>
    <w:rsid w:val="00D838AB"/>
    <w:rsid w:val="00D8512E"/>
    <w:rsid w:val="00DA1E58"/>
    <w:rsid w:val="00DC60DF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15C44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HW0325</cp:lastModifiedBy>
  <cp:revision>21</cp:revision>
  <cp:lastPrinted>1899-12-31T23:00:00Z</cp:lastPrinted>
  <dcterms:created xsi:type="dcterms:W3CDTF">2021-10-26T08:01:00Z</dcterms:created>
  <dcterms:modified xsi:type="dcterms:W3CDTF">2022-03-24T10:29:00Z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(3)N4960PnpRJD51PU2BPu45EEJT6sSXt8keQNTPljS5uVOsobaD/7VYyk7gHTX3IM1hy3YDbBY
JAfJCVnQcj0VvDpr70yV/It+yOHcxWPp177FV/B2SdLC8OlKw6EFlmbuzoo7E8XXKZwcPTNB
xMU00BtY/mXida1phUFdsql7uBHUEhRRsoAUk+0SkhCNfaniYFlRjPbWDCNzb4ta+fSv7KWU
X6ctmGXfIeYfsBaspP</vt:lpwstr>
  </property>
  <property fmtid="{D5CDD505-2E9C-101B-9397-08002B2CF9AE}" pid="3" name="_2015_ms_pID_7253431">
    <vt:lpwstr>BoMx4Mw60s3t4gotsESgTxFMIxZk6PL51y0/ugvES4ICa5RvfbP02U
x4xP9ayYl26SnDpaIY6KODN9AAuP6Af4Akw3iQ5/BVQOLSrzyyoRF4gVrcCMyOlbKlFPIIU2
NG7Ef1HuVSQ0k7SxeyZ8P0SpweQKSlKT1wmSVIEiSJKUab4rP2ytlT7ZtdjvXlAGkJ3JsXw/
+VQbJEweYQRQPoqDe2LEgCjY31pI5IyiGDlp</vt:lpwstr>
  </property>
  <property fmtid="{D5CDD505-2E9C-101B-9397-08002B2CF9AE}" pid="4" name="_2015_ms_pID_7253432">
    <vt:lpwstr>3w==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